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A9783" w14:textId="5FF8D269" w:rsidR="00D623BD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117A4B">
        <w:rPr>
          <w:rFonts w:cs="Arial"/>
          <w:b/>
          <w:sz w:val="24"/>
          <w:szCs w:val="24"/>
        </w:rPr>
        <w:t>103</w:t>
      </w:r>
      <w:r>
        <w:rPr>
          <w:b/>
          <w:i/>
          <w:sz w:val="28"/>
        </w:rPr>
        <w:tab/>
        <w:t>R5-</w:t>
      </w:r>
      <w:proofErr w:type="gramStart"/>
      <w:r>
        <w:rPr>
          <w:b/>
          <w:i/>
          <w:sz w:val="28"/>
        </w:rPr>
        <w:t>2</w:t>
      </w:r>
      <w:r>
        <w:rPr>
          <w:rFonts w:eastAsia="SimSun" w:hint="eastAsia"/>
          <w:b/>
          <w:i/>
          <w:sz w:val="28"/>
          <w:lang w:val="en-US" w:eastAsia="zh-CN"/>
        </w:rPr>
        <w:t>4</w:t>
      </w:r>
      <w:r w:rsidR="00DE4C75">
        <w:rPr>
          <w:rFonts w:eastAsia="SimSun"/>
          <w:b/>
          <w:i/>
          <w:sz w:val="28"/>
          <w:lang w:val="en-US" w:eastAsia="zh-CN"/>
        </w:rPr>
        <w:t>2996</w:t>
      </w:r>
      <w:r w:rsidR="002D3849" w:rsidRPr="002D3849">
        <w:rPr>
          <w:rFonts w:eastAsia="SimSun"/>
          <w:b/>
          <w:i/>
          <w:sz w:val="28"/>
          <w:highlight w:val="yellow"/>
          <w:lang w:val="en-US" w:eastAsia="zh-CN"/>
        </w:rPr>
        <w:t>r1</w:t>
      </w:r>
      <w:proofErr w:type="gramEnd"/>
    </w:p>
    <w:p w14:paraId="2B6359F4" w14:textId="744E9B69" w:rsidR="00D623BD" w:rsidRDefault="00117A4B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 w:rsidRPr="00117A4B">
        <w:rPr>
          <w:rFonts w:ascii="Arial" w:hAnsi="Arial" w:cs="Arial"/>
          <w:b/>
          <w:bCs/>
          <w:sz w:val="24"/>
          <w:lang w:val="it-IT"/>
        </w:rPr>
        <w:t>Fukuoka City, Fukuoka, Japan, 20th May 2024 - 24th May 2024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D623BD" w14:paraId="1EA2101B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7EA58F" w14:textId="77777777" w:rsidR="00D623BD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8</w:t>
            </w:r>
            <w:r>
              <w:rPr>
                <w:i/>
                <w:sz w:val="14"/>
              </w:rPr>
              <w:t>.0</w:t>
            </w:r>
          </w:p>
        </w:tc>
      </w:tr>
      <w:tr w:rsidR="00D623BD" w14:paraId="107BAAD9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9547" w14:textId="77777777" w:rsidR="00D623BD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D623BD" w14:paraId="2DA2F5D1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73560971" w14:textId="77777777" w:rsidR="00D623BD" w:rsidRDefault="00D623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6B5203F" w14:textId="77777777" w:rsidR="00D623BD" w:rsidRDefault="00D623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23BD" w14:paraId="19297F3F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BD201A" w14:textId="77777777" w:rsidR="00D623B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8562BA" w14:textId="2BFB5454" w:rsidR="00D623BD" w:rsidRDefault="00DE4C75">
            <w:pPr>
              <w:pStyle w:val="CRCoverPage"/>
              <w:spacing w:after="0"/>
              <w:ind w:left="100"/>
            </w:pPr>
            <w:r>
              <w:t>PRD21 CDS: PC3 NR CA_n78A-n79A with 1UL</w:t>
            </w:r>
          </w:p>
        </w:tc>
      </w:tr>
      <w:tr w:rsidR="00D623BD" w14:paraId="52142B45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8034929" w14:textId="77777777" w:rsidR="00D623BD" w:rsidRDefault="00D623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611A895A" w14:textId="77777777" w:rsidR="00D623BD" w:rsidRDefault="00D623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23BD" w14:paraId="7AADB900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CCCD48" w14:textId="77777777" w:rsidR="00D623B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4DEC2D7B" w14:textId="115C7668" w:rsidR="00D623BD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 w:rsidR="00117A4B">
                <w:rPr>
                  <w:noProof/>
                </w:rPr>
                <w:t>NTT DOCOMO INC.</w:t>
              </w:r>
            </w:fldSimple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89997EE" w14:textId="77777777" w:rsidR="00D623BD" w:rsidRDefault="00D623B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76673E8" w14:textId="77777777" w:rsidR="00D623BD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95B3A" w14:textId="46FADDBC" w:rsidR="00D623BD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 w:rsidR="00117A4B">
                <w:rPr>
                  <w:noProof/>
                </w:rPr>
                <w:t>2024-05-</w:t>
              </w:r>
              <w:r w:rsidR="006940B6">
                <w:rPr>
                  <w:noProof/>
                </w:rPr>
                <w:t>23</w:t>
              </w:r>
            </w:fldSimple>
          </w:p>
        </w:tc>
      </w:tr>
    </w:tbl>
    <w:p w14:paraId="759F3BCB" w14:textId="77777777" w:rsidR="00D623BD" w:rsidRDefault="00D623BD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D623BD" w14:paraId="26E9E256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8C5D241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81FFD06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3AC14B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0F164C97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84F75F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912F265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60771263" w14:textId="77777777">
        <w:tc>
          <w:tcPr>
            <w:tcW w:w="2226" w:type="dxa"/>
            <w:tcBorders>
              <w:left w:val="single" w:sz="4" w:space="0" w:color="auto"/>
            </w:tcBorders>
          </w:tcPr>
          <w:p w14:paraId="759CC851" w14:textId="77777777" w:rsidR="00D623B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ABDCBC8" w14:textId="77777777" w:rsidR="00D623BD" w:rsidRDefault="0000000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3F70F9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62DDFEEF" w14:textId="77777777" w:rsidR="00D623BD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8A080A" w14:textId="1D4D3609" w:rsidR="00D623BD" w:rsidRDefault="00DE4C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635315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682C55EE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3093DED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4997E66" w14:textId="77777777" w:rsidR="00D623BD" w:rsidRDefault="00000000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92C59B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B387C7" w14:textId="77777777" w:rsidR="00D623BD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6CA72B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562092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35147BF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7E983F3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2477B7C1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11C9D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34438109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BA137C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98A2E07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7E62A39C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DE38545" w14:textId="77777777" w:rsidR="00D623B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C7C9529" w14:textId="77777777" w:rsidR="00D623BD" w:rsidRDefault="00000000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7331B7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4721ED" w14:textId="77777777" w:rsidR="00D623BD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ED893E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B6EB03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7CB1025E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92B897D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64656F5" w14:textId="77777777" w:rsidR="00D623BD" w:rsidRDefault="00000000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82A09C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5875EF" w14:textId="77777777" w:rsidR="00D623BD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B135EE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6EB8B6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726246B8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DB4D1B3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CDD9C1E" w14:textId="77777777" w:rsidR="00D623BD" w:rsidRDefault="00000000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BAE771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4DAAE7" w14:textId="77777777" w:rsidR="00D623BD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A21305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C07C03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32F80986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F3FF38F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36F9263" w14:textId="77777777" w:rsidR="00D623BD" w:rsidRDefault="00000000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4FA6D9" w14:textId="5B76D80F" w:rsidR="00D623BD" w:rsidRDefault="006438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C0A63B" w14:textId="77777777" w:rsidR="00D623BD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B5DF48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438953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36FE4EA3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0922162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3117A649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5317C2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55C35421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F4A22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B4BD384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1C897B1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51B9B54" w14:textId="77777777" w:rsidR="00D623B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F22D6BC" w14:textId="77777777" w:rsidR="00D623BD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94AF62" w14:textId="570AE441" w:rsidR="00D623BD" w:rsidRDefault="006438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190835" w14:textId="77777777" w:rsidR="00D623BD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5CCFA5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96A01E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57DF5886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142D852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C71B4E1" w14:textId="77777777" w:rsidR="00D623BD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34F595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BE0070" w14:textId="77777777" w:rsidR="00D623BD" w:rsidRDefault="00000000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23A215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0DA77D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37261DF1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E53FF06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676B43B2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1910FE8D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C021681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05718724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C57808A" w14:textId="77777777" w:rsidR="00D623B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53EB0DBE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7B7B032B" w14:textId="77777777" w:rsidR="00D623BD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39357DF6" w14:textId="33721B3D" w:rsidR="00117A4B" w:rsidRPr="006438ED" w:rsidRDefault="00DE4C75">
            <w:pPr>
              <w:pStyle w:val="CRCoverPage"/>
              <w:spacing w:after="0"/>
              <w:rPr>
                <w:bCs/>
                <w:caps/>
              </w:rPr>
            </w:pPr>
            <w:r>
              <w:t>CA_n78A-n79A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2E0B3A" w14:textId="77777777" w:rsidR="00D623BD" w:rsidRDefault="00D623BD">
            <w:pPr>
              <w:pStyle w:val="CRCoverPage"/>
              <w:spacing w:after="0"/>
            </w:pPr>
          </w:p>
        </w:tc>
      </w:tr>
      <w:tr w:rsidR="00D623BD" w14:paraId="6A4A742C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F5A2619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70748BDC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2265DA6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54E38457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58F20B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6072D375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557B691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5103B8CF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16D5B8C4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1DE955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68D2936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50D4037E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0271D5A" w14:textId="77777777" w:rsidR="00D623B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679DC41C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2A794BC7" w14:textId="77777777" w:rsidR="00D623BD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65CFEB" w14:textId="77777777" w:rsidR="00D623BD" w:rsidRDefault="00000000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  <w:p w14:paraId="0A5CD076" w14:textId="18C4C3DB" w:rsidR="002D3849" w:rsidRDefault="002D3849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rFonts w:eastAsia="游明朝"/>
                <w:highlight w:val="yellow"/>
                <w:lang w:val="en-US" w:eastAsia="ja-JP"/>
              </w:rPr>
              <w:t>r</w:t>
            </w:r>
            <w:proofErr w:type="gramStart"/>
            <w:r w:rsidRPr="00CA3315">
              <w:rPr>
                <w:rFonts w:eastAsia="游明朝"/>
                <w:bCs/>
                <w:caps/>
                <w:highlight w:val="yellow"/>
                <w:lang w:eastAsia="ja-JP"/>
              </w:rPr>
              <w:t>1 :</w:t>
            </w:r>
            <w:proofErr w:type="gramEnd"/>
            <w:r w:rsidRPr="00CA3315">
              <w:rPr>
                <w:rFonts w:eastAsia="游明朝"/>
                <w:bCs/>
                <w:caps/>
                <w:highlight w:val="yellow"/>
                <w:lang w:eastAsia="ja-JP"/>
              </w:rPr>
              <w:t xml:space="preserve"> </w:t>
            </w:r>
            <w:r w:rsidRPr="00CA3315">
              <w:rPr>
                <w:highlight w:val="yellow"/>
                <w:lang w:val="en-US"/>
              </w:rPr>
              <w:t>Add comments in the “</w:t>
            </w:r>
            <w:r w:rsidR="00CA3315" w:rsidRPr="00CA3315">
              <w:rPr>
                <w:highlight w:val="yellow"/>
                <w:lang w:val="en-US"/>
              </w:rPr>
              <w:t>Comments</w:t>
            </w:r>
            <w:r w:rsidRPr="00CA3315">
              <w:rPr>
                <w:highlight w:val="yellow"/>
                <w:lang w:val="en-US"/>
              </w:rPr>
              <w:t>” and “</w:t>
            </w:r>
            <w:r w:rsidR="00CA3315" w:rsidRPr="00CA3315">
              <w:rPr>
                <w:highlight w:val="yellow"/>
                <w:lang w:val="en-US"/>
              </w:rPr>
              <w:t>TDOC(s)</w:t>
            </w:r>
            <w:r w:rsidRPr="00CA3315">
              <w:rPr>
                <w:highlight w:val="yellow"/>
                <w:lang w:val="en-US"/>
              </w:rPr>
              <w:t>” fields.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B5F711" w14:textId="77777777" w:rsidR="00D623BD" w:rsidRDefault="00D623BD">
            <w:pPr>
              <w:pStyle w:val="CRCoverPage"/>
              <w:spacing w:after="0"/>
            </w:pPr>
          </w:p>
        </w:tc>
      </w:tr>
      <w:tr w:rsidR="00D623BD" w14:paraId="57D3D4B9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96DB14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665F7417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6F590DC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C34773" w14:textId="77777777" w:rsidR="00D623BD" w:rsidRDefault="00D623BD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8E69C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3BA823A6" w14:textId="316DE9D4" w:rsidR="00D623BD" w:rsidRDefault="00D623BD" w:rsidP="00117A4B">
      <w:pPr>
        <w:pStyle w:val="CRCoverPage"/>
        <w:rPr>
          <w:i/>
          <w:iCs/>
          <w:color w:val="FF0000"/>
          <w:lang w:val="en-US"/>
        </w:rPr>
      </w:pPr>
    </w:p>
    <w:sectPr w:rsidR="00D623BD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568A9" w14:textId="77777777" w:rsidR="009E7E10" w:rsidRDefault="009E7E10">
      <w:pPr>
        <w:spacing w:after="0"/>
      </w:pPr>
      <w:r>
        <w:separator/>
      </w:r>
    </w:p>
  </w:endnote>
  <w:endnote w:type="continuationSeparator" w:id="0">
    <w:p w14:paraId="64137E73" w14:textId="77777777" w:rsidR="009E7E10" w:rsidRDefault="009E7E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575D5" w14:textId="77777777" w:rsidR="00D623BD" w:rsidRDefault="00000000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B127DD" w14:textId="77777777" w:rsidR="009E7E10" w:rsidRDefault="009E7E10">
      <w:pPr>
        <w:spacing w:after="0"/>
      </w:pPr>
      <w:r>
        <w:separator/>
      </w:r>
    </w:p>
  </w:footnote>
  <w:footnote w:type="continuationSeparator" w:id="0">
    <w:p w14:paraId="66179F16" w14:textId="77777777" w:rsidR="009E7E10" w:rsidRDefault="009E7E1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BDDA2" w14:textId="77777777" w:rsidR="00D623BD" w:rsidRDefault="00D623BD">
    <w:pPr>
      <w:pStyle w:val="afe"/>
    </w:pPr>
  </w:p>
  <w:p w14:paraId="7F728689" w14:textId="77777777" w:rsidR="00D623BD" w:rsidRDefault="00D623BD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707803376">
    <w:abstractNumId w:val="3"/>
  </w:num>
  <w:num w:numId="2" w16cid:durableId="143470095">
    <w:abstractNumId w:val="5"/>
  </w:num>
  <w:num w:numId="3" w16cid:durableId="1565799876">
    <w:abstractNumId w:val="1"/>
  </w:num>
  <w:num w:numId="4" w16cid:durableId="1042173965">
    <w:abstractNumId w:val="4"/>
  </w:num>
  <w:num w:numId="5" w16cid:durableId="1669409018">
    <w:abstractNumId w:val="14"/>
  </w:num>
  <w:num w:numId="6" w16cid:durableId="26368655">
    <w:abstractNumId w:val="2"/>
  </w:num>
  <w:num w:numId="7" w16cid:durableId="603810003">
    <w:abstractNumId w:val="10"/>
  </w:num>
  <w:num w:numId="8" w16cid:durableId="604307935">
    <w:abstractNumId w:val="7"/>
  </w:num>
  <w:num w:numId="9" w16cid:durableId="1874684165">
    <w:abstractNumId w:val="13"/>
  </w:num>
  <w:num w:numId="10" w16cid:durableId="232014475">
    <w:abstractNumId w:val="15"/>
  </w:num>
  <w:num w:numId="11" w16cid:durableId="535198012">
    <w:abstractNumId w:val="16"/>
  </w:num>
  <w:num w:numId="12" w16cid:durableId="1065303192">
    <w:abstractNumId w:val="8"/>
  </w:num>
  <w:num w:numId="13" w16cid:durableId="173230306">
    <w:abstractNumId w:val="9"/>
  </w:num>
  <w:num w:numId="14" w16cid:durableId="1468813723">
    <w:abstractNumId w:val="6"/>
  </w:num>
  <w:num w:numId="15" w16cid:durableId="1566912419">
    <w:abstractNumId w:val="12"/>
  </w:num>
  <w:num w:numId="16" w16cid:durableId="1536581368">
    <w:abstractNumId w:val="0"/>
  </w:num>
  <w:num w:numId="17" w16cid:durableId="10043580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17A4B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3849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38ED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0B6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E7E10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771DA"/>
    <w:rsid w:val="00A81463"/>
    <w:rsid w:val="00A82346"/>
    <w:rsid w:val="00A862E2"/>
    <w:rsid w:val="00A873EC"/>
    <w:rsid w:val="00A904D1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315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D37C9"/>
    <w:rsid w:val="00CE1FE5"/>
    <w:rsid w:val="00CE3DAA"/>
    <w:rsid w:val="00CE5F7E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23BD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E4C75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B860A46"/>
    <w:rsid w:val="700A6CD3"/>
    <w:rsid w:val="714C0EDA"/>
    <w:rsid w:val="722A18B9"/>
    <w:rsid w:val="74FB4C25"/>
    <w:rsid w:val="7860333A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9A9FD5E"/>
  <w15:docId w15:val="{ACE637DC-21A8-4C41-BEB5-D7EF7E53C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2"/>
    <w:next w:val="a1"/>
    <w:uiPriority w:val="39"/>
    <w:qFormat/>
    <w:pPr>
      <w:ind w:left="1985" w:hanging="1985"/>
    </w:pPr>
  </w:style>
  <w:style w:type="paragraph" w:styleId="52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8"/>
    <w:link w:val="26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ＭＳ 明朝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6">
    <w:name w:val="Body Text 3"/>
    <w:basedOn w:val="a1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val="nb-NO" w:eastAsia="ja-JP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ＭＳ 明朝"/>
      <w:lang w:eastAsia="en-GB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ＭＳ 明朝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SimSun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ＭＳ 明朝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ＭＳ 明朝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游明朝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游明朝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</w:rPr>
  </w:style>
  <w:style w:type="paragraph" w:styleId="Web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3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b">
    <w:name w:val="index 2"/>
    <w:basedOn w:val="13"/>
    <w:next w:val="a1"/>
    <w:qFormat/>
    <w:pPr>
      <w:ind w:left="284"/>
    </w:pPr>
  </w:style>
  <w:style w:type="paragraph" w:styleId="aff5">
    <w:name w:val="Title"/>
    <w:basedOn w:val="a1"/>
    <w:next w:val="a1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ＭＳ 明朝" w:hAnsi="Courier New"/>
      <w:lang w:val="nb-NO"/>
    </w:rPr>
  </w:style>
  <w:style w:type="paragraph" w:styleId="aff7">
    <w:name w:val="annotation subject"/>
    <w:basedOn w:val="af"/>
    <w:next w:val="af"/>
    <w:link w:val="aff8"/>
    <w:qFormat/>
    <w:rPr>
      <w:b/>
      <w:bCs/>
    </w:rPr>
  </w:style>
  <w:style w:type="table" w:styleId="aff9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c">
    <w:name w:val="Table Classic 2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a">
    <w:name w:val="Strong"/>
    <w:uiPriority w:val="22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qFormat/>
  </w:style>
  <w:style w:type="character" w:styleId="affd">
    <w:name w:val="FollowedHyperlink"/>
    <w:uiPriority w:val="99"/>
    <w:qFormat/>
    <w:rPr>
      <w:color w:val="954F72"/>
      <w:u w:val="single"/>
    </w:rPr>
  </w:style>
  <w:style w:type="character" w:styleId="affe">
    <w:name w:val="Emphasis"/>
    <w:qFormat/>
    <w:rPr>
      <w:i/>
      <w:iCs/>
    </w:rPr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uiPriority w:val="99"/>
    <w:qFormat/>
    <w:rPr>
      <w:sz w:val="16"/>
      <w:szCs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吹き出し (文字)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コメント文字列 (文字)"/>
    <w:link w:val="af"/>
    <w:uiPriority w:val="99"/>
    <w:qFormat/>
    <w:rPr>
      <w:lang w:val="en-GB" w:eastAsia="en-US"/>
    </w:rPr>
  </w:style>
  <w:style w:type="character" w:customStyle="1" w:styleId="aff8">
    <w:name w:val="コメント内容 (文字)"/>
    <w:link w:val="aff7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見出し 3 (文字)"/>
    <w:link w:val="30"/>
    <w:qFormat/>
    <w:rPr>
      <w:rFonts w:ascii="Arial" w:hAnsi="Arial"/>
      <w:sz w:val="28"/>
      <w:lang w:eastAsia="en-US"/>
    </w:rPr>
  </w:style>
  <w:style w:type="character" w:customStyle="1" w:styleId="41">
    <w:name w:val="見出し 4 (文字)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字列 (文字)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見出しマップ (文字)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見出し 5 (文字)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本文インデント (文字)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ヘッダー (文字)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見出し 1 (文字)"/>
    <w:link w:val="10"/>
    <w:qFormat/>
    <w:rPr>
      <w:rFonts w:ascii="Arial" w:hAnsi="Arial"/>
      <w:sz w:val="36"/>
      <w:lang w:eastAsia="en-US"/>
    </w:rPr>
  </w:style>
  <w:style w:type="character" w:customStyle="1" w:styleId="60">
    <w:name w:val="見出し 6 (文字)"/>
    <w:link w:val="6"/>
    <w:qFormat/>
    <w:rPr>
      <w:rFonts w:ascii="Arial" w:hAnsi="Arial"/>
      <w:lang w:eastAsia="en-US"/>
    </w:rPr>
  </w:style>
  <w:style w:type="character" w:customStyle="1" w:styleId="ac">
    <w:name w:val="図表番号 (文字)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見出し 7 (文字)"/>
    <w:link w:val="7"/>
    <w:qFormat/>
    <w:rPr>
      <w:rFonts w:ascii="Arial" w:hAnsi="Arial"/>
      <w:lang w:eastAsia="en-US"/>
    </w:rPr>
  </w:style>
  <w:style w:type="character" w:customStyle="1" w:styleId="80">
    <w:name w:val="見出し 8 (文字)"/>
    <w:link w:val="8"/>
    <w:qFormat/>
    <w:rPr>
      <w:rFonts w:ascii="Arial" w:hAnsi="Arial"/>
      <w:sz w:val="36"/>
      <w:lang w:eastAsia="en-US"/>
    </w:rPr>
  </w:style>
  <w:style w:type="character" w:customStyle="1" w:styleId="90">
    <w:name w:val="見出し 9 (文字)"/>
    <w:link w:val="9"/>
    <w:qFormat/>
    <w:rPr>
      <w:rFonts w:ascii="Arial" w:hAnsi="Arial"/>
      <w:sz w:val="36"/>
      <w:lang w:eastAsia="en-US"/>
    </w:rPr>
  </w:style>
  <w:style w:type="character" w:customStyle="1" w:styleId="aff">
    <w:name w:val="フッター (文字)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2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ＭＳ 明朝" w:hAnsi="Arial" w:cs="Arial"/>
      <w:color w:val="000000"/>
      <w:sz w:val="24"/>
      <w:szCs w:val="24"/>
      <w:lang w:eastAsia="fr-FR"/>
    </w:rPr>
  </w:style>
  <w:style w:type="paragraph" w:styleId="afff3">
    <w:name w:val="List Paragraph"/>
    <w:basedOn w:val="a1"/>
    <w:link w:val="afff4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ＭＳ 明朝"/>
    </w:rPr>
  </w:style>
  <w:style w:type="character" w:customStyle="1" w:styleId="afff4">
    <w:name w:val="リスト段落 (文字)"/>
    <w:link w:val="afff3"/>
    <w:uiPriority w:val="34"/>
    <w:qFormat/>
    <w:locked/>
    <w:rPr>
      <w:rFonts w:eastAsia="ＭＳ 明朝"/>
      <w:lang w:eastAsia="en-US"/>
    </w:rPr>
  </w:style>
  <w:style w:type="character" w:customStyle="1" w:styleId="af6">
    <w:name w:val="書式なし (文字)"/>
    <w:basedOn w:val="a2"/>
    <w:link w:val="af5"/>
    <w:qFormat/>
    <w:rPr>
      <w:rFonts w:ascii="Courier New" w:eastAsia="ＭＳ 明朝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本文 (文字)"/>
    <w:link w:val="af1"/>
    <w:qFormat/>
    <w:rPr>
      <w:rFonts w:eastAsia="ＭＳ 明朝"/>
      <w:lang w:eastAsia="ja-JP"/>
    </w:rPr>
  </w:style>
  <w:style w:type="character" w:customStyle="1" w:styleId="2a">
    <w:name w:val="本文 2 (文字)"/>
    <w:basedOn w:val="a2"/>
    <w:link w:val="29"/>
    <w:qFormat/>
    <w:rPr>
      <w:rFonts w:eastAsia="ＭＳ 明朝"/>
      <w:i/>
      <w:lang w:eastAsia="en-US"/>
    </w:rPr>
  </w:style>
  <w:style w:type="character" w:customStyle="1" w:styleId="37">
    <w:name w:val="本文 3 (文字)"/>
    <w:basedOn w:val="a2"/>
    <w:link w:val="36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fff2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ＭＳ 明朝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ＭＳ 明朝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ＭＳ 明朝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28">
    <w:name w:val="本文インデント 2 (文字)"/>
    <w:basedOn w:val="a2"/>
    <w:link w:val="27"/>
    <w:qFormat/>
    <w:rPr>
      <w:rFonts w:eastAsia="ＭＳ 明朝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fff6">
    <w:name w:val="修订"/>
    <w:hidden/>
    <w:semiHidden/>
    <w:qFormat/>
    <w:rPr>
      <w:rFonts w:eastAsia="Batang"/>
      <w:lang w:val="en-GB" w:eastAsia="en-US"/>
    </w:rPr>
  </w:style>
  <w:style w:type="character" w:customStyle="1" w:styleId="afa">
    <w:name w:val="文末脚注文字列 (文字)"/>
    <w:basedOn w:val="a2"/>
    <w:link w:val="af9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表題 (文字)"/>
    <w:basedOn w:val="a2"/>
    <w:link w:val="aff5"/>
    <w:qFormat/>
    <w:rPr>
      <w:rFonts w:ascii="Courier New" w:eastAsia="ＭＳ 明朝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付 (文字)"/>
    <w:basedOn w:val="a2"/>
    <w:link w:val="af7"/>
    <w:qFormat/>
    <w:rPr>
      <w:rFonts w:eastAsia="ＭＳ 明朝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ＭＳ 明朝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ＭＳ 明朝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ＭＳ 明朝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ＭＳ 明朝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ＭＳ 明朝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ＭＳ 明朝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ＭＳ 明朝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ＭＳ 明朝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ＭＳ 明朝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ＭＳ 明朝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ＭＳ 明朝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ＭＳ 明朝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ＭＳ 明朝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ＭＳ 明朝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ＭＳ 明朝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ＭＳ 明朝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ＭＳ 明朝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ＭＳ 明朝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ＭＳ 明朝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ＭＳ 明朝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ＭＳ 明朝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吹き出し3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ＭＳ 明朝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e">
    <w:name w:val="吹き出し2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en-GB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ＭＳ 明朝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ＭＳ 明朝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ＭＳ 明朝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ＭＳ 明朝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ＭＳ 明朝"/>
      <w:sz w:val="32"/>
      <w:szCs w:val="36"/>
      <w:lang w:eastAsia="de-DE"/>
    </w:rPr>
  </w:style>
  <w:style w:type="table" w:customStyle="1" w:styleId="3c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ＭＳ 明朝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ＭＳ 明朝"/>
      <w:kern w:val="2"/>
    </w:rPr>
  </w:style>
  <w:style w:type="character" w:customStyle="1" w:styleId="StyleTACChar">
    <w:name w:val="Style TAC + Char"/>
    <w:link w:val="StyleTAC"/>
    <w:qFormat/>
    <w:rPr>
      <w:rFonts w:ascii="Arial" w:eastAsia="ＭＳ 明朝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ＭＳ 明朝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1"/>
    <w:semiHidden/>
    <w:qFormat/>
    <w:rPr>
      <w:rFonts w:ascii="Tahoma" w:eastAsia="ＭＳ 明朝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ＭＳ 明朝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本文インデント 3 (文字)"/>
    <w:basedOn w:val="a2"/>
    <w:link w:val="38"/>
    <w:qFormat/>
    <w:rPr>
      <w:rFonts w:eastAsia="游明朝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游明朝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游明朝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一覧 (文字)"/>
    <w:link w:val="a5"/>
    <w:qFormat/>
    <w:rPr>
      <w:rFonts w:eastAsia="Malgun Gothic"/>
      <w:lang w:eastAsia="en-US"/>
    </w:rPr>
  </w:style>
  <w:style w:type="character" w:customStyle="1" w:styleId="22">
    <w:name w:val="一覧 2 (文字)"/>
    <w:link w:val="21"/>
    <w:qFormat/>
    <w:rPr>
      <w:lang w:eastAsia="en-US"/>
    </w:rPr>
  </w:style>
  <w:style w:type="character" w:customStyle="1" w:styleId="35">
    <w:name w:val="箇条書き 3 (文字)"/>
    <w:link w:val="34"/>
    <w:qFormat/>
    <w:rPr>
      <w:rFonts w:eastAsia="Malgun Gothic"/>
      <w:lang w:eastAsia="en-US"/>
    </w:rPr>
  </w:style>
  <w:style w:type="character" w:customStyle="1" w:styleId="26">
    <w:name w:val="箇条書き 2 (文字)"/>
    <w:link w:val="25"/>
    <w:qFormat/>
    <w:rPr>
      <w:rFonts w:eastAsia="Malgun Gothic"/>
      <w:lang w:eastAsia="en-US"/>
    </w:rPr>
  </w:style>
  <w:style w:type="character" w:customStyle="1" w:styleId="a9">
    <w:name w:val="箇条書き (文字)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ＭＳ 明朝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ＭＳ 明朝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ＭＳ 明朝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ＭＳ 明朝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游ゴシック Light" w:eastAsia="游ゴシック Light" w:hAnsi="游ゴシック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游明朝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游明朝" w:hAnsi="Times New Roman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paragraph" w:customStyle="1" w:styleId="1a">
    <w:name w:val="変更箇所1"/>
    <w:hidden/>
    <w:uiPriority w:val="99"/>
    <w:semiHidden/>
    <w:qFormat/>
    <w:rPr>
      <w:rFonts w:eastAsia="Times New Roman"/>
      <w:lang w:val="en-GB" w:eastAsia="en-US"/>
    </w:rPr>
  </w:style>
  <w:style w:type="paragraph" w:styleId="afff9">
    <w:name w:val="Revision"/>
    <w:hidden/>
    <w:uiPriority w:val="99"/>
    <w:unhideWhenUsed/>
    <w:rsid w:val="006438ED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34E04A34CC515429FF53B1ED9E1F0BD" ma:contentTypeVersion="6" ma:contentTypeDescription="新しいドキュメントを作成します。" ma:contentTypeScope="" ma:versionID="90714a60b7b3e1365f4a112d23b82715">
  <xsd:schema xmlns:xsd="http://www.w3.org/2001/XMLSchema" xmlns:xs="http://www.w3.org/2001/XMLSchema" xmlns:p="http://schemas.microsoft.com/office/2006/metadata/properties" xmlns:ns2="76cfd204-209b-426a-8dcf-094c05bc5f96" xmlns:ns3="4d1bf68a-9edf-463e-96d8-035fe354052c" targetNamespace="http://schemas.microsoft.com/office/2006/metadata/properties" ma:root="true" ma:fieldsID="50384a455d20ff20eeb8bed689e98482" ns2:_="" ns3:_="">
    <xsd:import namespace="76cfd204-209b-426a-8dcf-094c05bc5f96"/>
    <xsd:import namespace="4d1bf68a-9edf-463e-96d8-035fe3540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fd204-209b-426a-8dcf-094c05bc5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bf68a-9edf-463e-96d8-035fe354052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8084065-D631-415E-ABD5-1A27B2EC25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fd204-209b-426a-8dcf-094c05bc5f96"/>
    <ds:schemaRef ds:uri="4d1bf68a-9edf-463e-96d8-035fe3540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5</Lines>
  <LinksUpToDate>false</LinksUpToDate>
  <Paragraphs>1</Paragraphs>
  <ScaleCrop>false</ScaleCrop>
  <CharactersWithSpaces>813</CharactersWithSpaces>
  <SharedDoc>false</SharedDoc>
  <HyperlinksChanged>false</HyperlinksChanged>
  <AppVersion>16.0000</AppVersion>
  <Characters>693</Characters>
  <Pages>1</Pages>
  <DocSecurity>0</DocSecurity>
  <Words>121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 Support</dc:creator>
  <dcterms:modified xsi:type="dcterms:W3CDTF">2024-05-29T00:28:00Z</dcterms:modified>
  <cp:keywords>&lt;keyword[, keyword, ]&gt;</cp:keywords>
  <dc:subject>&lt;Title 1; Title 2&gt; (Release 14 | 13 |12)</dc:subject>
  <dc:title>3GPP TS ab.cde</dc:title>
  <cp:lastPrinted>2020-02-05T15:54:00Z</cp:lastPrinted>
  <cp:lastModifiedBy>Syun Katou (加藤 駿)</cp:lastModifiedBy>
  <dcterms:created xsi:type="dcterms:W3CDTF">2022-09-02T09:30:00Z</dcterms:creat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ICV">
    <vt:lpwstr>0E48A09A0F85426BB08DC3A287E62574</vt:lpwstr>
  </property>
  <property fmtid="{D5CDD505-2E9C-101B-9397-08002B2CF9AE}" pid="4" name="KSOProductBuildVer">
    <vt:lpwstr>2052-11.8.2.12085</vt:lpwstr>
  </property>
</Properties>
</file>